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C2560" w:rsidP="002D4CA7">
            <w:r>
              <w:t>(ZV)19-21-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0C2560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C2560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E1D876F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Bagus, P.</cp:lastModifiedBy>
  <cp:revision>8</cp:revision>
  <cp:lastPrinted>2010-02-09T14:25:00Z</cp:lastPrinted>
  <dcterms:created xsi:type="dcterms:W3CDTF">2012-07-19T04:58:00Z</dcterms:created>
  <dcterms:modified xsi:type="dcterms:W3CDTF">2023-09-21T06:22:00Z</dcterms:modified>
</cp:coreProperties>
</file>